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Okulun Adı       : 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Tarih                :  </w:t>
      </w: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08.03.2017</w:t>
      </w:r>
    </w:p>
    <w:p w:rsidR="00173D84" w:rsidRPr="00AD57F9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Yaş Grubu (Ay) :  </w:t>
      </w: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48-60</w:t>
      </w:r>
    </w:p>
    <w:p w:rsidR="00173D84" w:rsidRPr="00937A10" w:rsidRDefault="00173D84" w:rsidP="00AD57F9">
      <w:pPr>
        <w:pStyle w:val="NoSpacing"/>
        <w:jc w:val="center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EĞİTİM AKIŞI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Güne Başlama Zamanı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Oyun Zamanı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Kahvaltı - Temizlik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Etkinlik Zamanı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i w:val="0"/>
          <w:iCs/>
          <w:sz w:val="20"/>
          <w:szCs w:val="20"/>
        </w:rPr>
        <w:t>“ TOMBİ VE CAMGÖZ</w:t>
      </w: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 ” </w:t>
      </w:r>
      <w:r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isimli  Türkçe dil </w:t>
      </w: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etkinliği</w:t>
      </w:r>
    </w:p>
    <w:p w:rsidR="00173D84" w:rsidRDefault="00173D84" w:rsidP="00AD57F9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173D84" w:rsidRDefault="00173D84" w:rsidP="00AD57F9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Öğle Yemeği – Dinlenme</w:t>
      </w:r>
    </w:p>
    <w:p w:rsidR="00173D84" w:rsidRDefault="00173D84" w:rsidP="00AD57F9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Kahvaltı – Temizlik</w:t>
      </w:r>
    </w:p>
    <w:p w:rsidR="00173D84" w:rsidRDefault="00173D84" w:rsidP="00AD57F9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173D84" w:rsidRDefault="00173D84" w:rsidP="00AD57F9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Zamanı</w:t>
      </w:r>
    </w:p>
    <w:p w:rsidR="00173D84" w:rsidRPr="00D4391A" w:rsidRDefault="00173D84" w:rsidP="00AD57F9">
      <w:pPr>
        <w:pStyle w:val="NoSpacing"/>
        <w:rPr>
          <w:rFonts w:ascii="Comic Sans MS" w:hAnsi="Comic Sans MS"/>
          <w:sz w:val="20"/>
          <w:szCs w:val="20"/>
        </w:rPr>
      </w:pPr>
      <w:r w:rsidRPr="00D4391A">
        <w:rPr>
          <w:rFonts w:ascii="Comic Sans MS" w:hAnsi="Comic Sans MS"/>
          <w:sz w:val="20"/>
          <w:szCs w:val="20"/>
        </w:rPr>
        <w:t>‘’NEREDE ŞARKI SÖYLENİR’’ isimli müzik etkinliği</w:t>
      </w:r>
    </w:p>
    <w:p w:rsidR="00173D84" w:rsidRDefault="00173D84" w:rsidP="00AD57F9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Oyun Zamanı</w:t>
      </w:r>
    </w:p>
    <w:p w:rsidR="00173D84" w:rsidRPr="00AD57F9" w:rsidRDefault="00173D84" w:rsidP="00937A10">
      <w:pPr>
        <w:pStyle w:val="NoSpacing"/>
        <w:rPr>
          <w:rStyle w:val="Emphasis"/>
          <w:rFonts w:ascii="Comic Sans MS" w:hAnsi="Comic Sans MS"/>
          <w:i w:val="0"/>
          <w:sz w:val="20"/>
          <w:szCs w:val="20"/>
        </w:rPr>
      </w:pPr>
      <w:r w:rsidRPr="00D4391A">
        <w:rPr>
          <w:rFonts w:ascii="Comic Sans MS" w:hAnsi="Comic Sans MS"/>
          <w:sz w:val="20"/>
          <w:szCs w:val="20"/>
        </w:rPr>
        <w:t>İlgi köşelerinde oyunlar oynanır.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Günü Değerlendirme Zamanı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▪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▪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▪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Eve gidiş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Hazırlıklar tamamlanır ve çocuklarla vedalaşıp ayrılır.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Genel Değerlendirme</w:t>
      </w:r>
    </w:p>
    <w:p w:rsidR="00173D84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173D84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*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</w:p>
    <w:p w:rsidR="00173D84" w:rsidRPr="00937A10" w:rsidRDefault="00173D84" w:rsidP="00937A10">
      <w:pPr>
        <w:pStyle w:val="NoSpacing"/>
        <w:jc w:val="center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ETKİNLİK PLANI</w:t>
      </w:r>
    </w:p>
    <w:p w:rsidR="00173D84" w:rsidRDefault="00173D84" w:rsidP="00937A10">
      <w:pPr>
        <w:pStyle w:val="NoSpacing"/>
        <w:jc w:val="center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>TOMBİ VE CAMGÖZ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Etkinlik Tür</w:t>
      </w:r>
      <w:r>
        <w:rPr>
          <w:rStyle w:val="Emphasis"/>
          <w:rFonts w:ascii="Comic Sans MS" w:hAnsi="Comic Sans MS"/>
          <w:i w:val="0"/>
          <w:iCs/>
          <w:sz w:val="20"/>
          <w:szCs w:val="20"/>
        </w:rPr>
        <w:t>ü: Türkçe Dil (</w:t>
      </w:r>
      <w:bookmarkStart w:id="0" w:name="_GoBack"/>
      <w:bookmarkEnd w:id="0"/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Büyük Grup Etkinliği-Bireysel Etkinlik)</w:t>
      </w:r>
    </w:p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i w:val="0"/>
          <w:i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4.75pt;margin-top:359.25pt;width:298.8pt;height:90pt;z-index:251658240">
            <v:textbox style="mso-next-textbox:#_x0000_s1026">
              <w:txbxContent>
                <w:p w:rsidR="00173D84" w:rsidRPr="00937A10" w:rsidRDefault="00173D84" w:rsidP="00937A10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173D84" w:rsidRPr="00937A10" w:rsidRDefault="00173D84" w:rsidP="00937A10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İki adet tavşan kuklası</w:t>
                  </w:r>
                </w:p>
                <w:p w:rsidR="00173D84" w:rsidRPr="00937A10" w:rsidRDefault="00173D84" w:rsidP="00937A10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SÖZCÜKLER</w:t>
                  </w:r>
                </w:p>
                <w:p w:rsidR="00173D84" w:rsidRPr="00937A10" w:rsidRDefault="00173D84" w:rsidP="00937A10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9.2pt;margin-top:27.05pt;width:293.25pt;height:313.2pt;z-index:251659264">
            <v:textbox style="mso-next-textbox:#_x0000_s1027">
              <w:txbxContent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7. </w:t>
                  </w:r>
                  <w:r w:rsidRPr="00937A10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>Dinlediklerinin/izlediklerinin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 anlamını kavrar. (Göstergeleri:</w:t>
                  </w:r>
                  <w:r w:rsidRPr="00937A10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Sözel yönergeleri yerine getirir. Dinlediklerini/izlediklerini açıklar.</w:t>
                  </w: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937A10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 xml:space="preserve">8. Dinlediklerini/izlediklerini çeşitli yollarla ifade eder.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Dinledikleri/izledikleri ile ilgili sorular sorar. Dinledikleri/izledikleri ile ilgili sorulara cevap verir. Dinlediklerini/izlediklerini başkalarına anlatır. Dinlediklerini/izlediklerini resim, müzik, drama, şiir, öykü gibi çeşitli yollarla sergiler.)</w:t>
                  </w: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937A10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9. Sesbilgisi farkındalığı gösterir.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Sözcüklerin başlangıç seslerini söyler. Sözcüklerin sonunda yer alan sesleri söyler.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Aynı sesle başlayan sözcükler üretir.</w:t>
                  </w: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14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937A10">
                    <w:rPr>
                      <w:rFonts w:ascii="Comic Sans MS" w:hAnsi="Comic Sans MS"/>
                      <w:color w:val="000000"/>
                      <w:spacing w:val="-14"/>
                      <w:sz w:val="20"/>
                      <w:szCs w:val="20"/>
                    </w:rPr>
                    <w:t xml:space="preserve">10.  Görsel materyalleri okur. 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937A10">
                    <w:rPr>
                      <w:rFonts w:ascii="Comic Sans MS" w:hAnsi="Comic Sans MS"/>
                      <w:iCs/>
                      <w:color w:val="000000"/>
                      <w:spacing w:val="-14"/>
                      <w:sz w:val="20"/>
                      <w:szCs w:val="20"/>
                    </w:rPr>
                    <w:t>Görsel materyalleri inceler. Görsel materyalleri açıklar. Görsel materyallerle ilgili sorular sorar.</w:t>
                  </w: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1. Bedeniyle ilgili temizlik kurallarını uygular. (Göstergeleri: </w:t>
                  </w:r>
                  <w:r w:rsidRPr="00937A10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Saçını tarar, dişini fırçalar, elini, yüzünü yıkar, </w:t>
                  </w:r>
                  <w:r w:rsidRPr="00937A10">
                    <w:rPr>
                      <w:rFonts w:ascii="Comic Sans MS" w:hAnsi="Comic Sans MS"/>
                      <w:sz w:val="20"/>
                      <w:szCs w:val="20"/>
                    </w:rPr>
                    <w:t>tuvalet gereksinimine yönelik işleri yapar.)</w:t>
                  </w: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</w:p>
                <w:p w:rsidR="00173D84" w:rsidRPr="00937A10" w:rsidRDefault="00173D84" w:rsidP="00937A1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>Yaş grubu      : 48-60 ay</w:t>
      </w:r>
    </w:p>
    <w:tbl>
      <w:tblPr>
        <w:tblpPr w:leftFromText="141" w:rightFromText="141" w:vertAnchor="text" w:horzAnchor="margin" w:tblpXSpec="right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92"/>
      </w:tblGrid>
      <w:tr w:rsidR="00173D84" w:rsidRPr="00E123DE" w:rsidTr="00937A10">
        <w:trPr>
          <w:trHeight w:val="1408"/>
        </w:trPr>
        <w:tc>
          <w:tcPr>
            <w:tcW w:w="7992" w:type="dxa"/>
          </w:tcPr>
          <w:p w:rsidR="00173D84" w:rsidRPr="00937A10" w:rsidRDefault="00173D84" w:rsidP="00937A10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173D84" w:rsidRPr="00937A10" w:rsidRDefault="00173D84" w:rsidP="00937A1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TOMBİ VE CAMGÖZ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 ve Camgöz (Camgöz ve Tombi çok iyi arkadaŞ olan iki küçük tavŞancIktIr.)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(Sahneye çykar) Merhaba arkadaşlar.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Çocuklar: (Cevap verirler)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 Camgöz nasylsynyz?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Çocuklar: (Cevap verirler)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Ohh! Ylkbahar geldi, havalar ysynmaya ba?lady. (Sahneye Tombi? girer)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Ne güzel bir gün. Halada uykum var. Merhaba arkadaşlar, nasılsınız? (Çocuklarla konu?ur, daha sonra yanynda duran camgözü farkeder) Aaa! Camgöz sen burdamıydın? Nasylsyn?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iyiyim Tombi sen nasylsın?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 xml:space="preserve">Tombi?: Bende iyiyim. 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Bende sana gelecektim Tombi?. Bahçemize çiçek ekelim diyecektim.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Aaa! Çok güzel bir fikir. Peki tohumlary nerden bulaca?yz?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 getirdim. Haydi ekelim.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Süper!.. Tamam ben bu tarafa ekeyim, sende ?u tarafa.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Tamam olur.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Ben ektim bile. Ayy çok uykum geldi.(içeri girer)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Bende ektim. Hadi sulayalym. Tombi? nerdesin? Nerelere kayboldun? (Tombi? ba?yny uzatyr)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Biraz yoruldum. Çok uykum geldi. Ben daha sonra sularym. (Tombi? gene içeri girer)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Ama sulamazsan çiçeklerin büyümez ki? Tombi?! Tombi?! Aaa! Uyumuş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bile. Neyse ben sulayayym. Birde güneş açarsa şimdi ne güzel olur. (Bu sırada kukla panosunda aşağısında bir güneş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resmi sallanır)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Aaa! Güneş açtı. Oleyy! Çiçeklerim büyüyecek. (Panonun altyndan bir tarafa çiçek açmış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yeşillik, diğer tarafa çiçeksiz yeşillik resmi yerleştirilir)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Çiçeklerim büyüdü işte. Ne güzel oldular. (Bu sırada Tombi uyanır)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Aaa!(etrafına bakınır) Camgöz senin çiçeklerin açmş? ama benimkiler nerede? Neden açmamışlar? Niye benim çiçekleri açmamış?? (Ağlamaya başlar)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Camgöz: Çünkü sen onlary sulamadyn. Çiçekler bakym ister. Haydi gel birlikte sulayalym. Onlarda açsynlar. (Beraber sularlar)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Tombi?: Oleyy! Artık benim çiçeklerimde açacak. Teşekkür ederim Camgöz.</w:t>
            </w:r>
            <w:r w:rsidRPr="00937A10">
              <w:rPr>
                <w:rFonts w:ascii="Comic Sans MS" w:hAnsi="Comic Sans MS"/>
                <w:sz w:val="20"/>
                <w:szCs w:val="20"/>
              </w:rPr>
              <w:br/>
              <w:t>Camgöz ve Tombi?: Hoşçakalın Çocuklar!</w:t>
            </w:r>
          </w:p>
          <w:p w:rsidR="00173D84" w:rsidRDefault="00173D84" w:rsidP="00937A10">
            <w:pPr>
              <w:rPr>
                <w:color w:val="000000"/>
                <w:sz w:val="20"/>
                <w:szCs w:val="20"/>
              </w:rPr>
            </w:pPr>
          </w:p>
          <w:p w:rsidR="00173D84" w:rsidRPr="00141A57" w:rsidRDefault="00173D84" w:rsidP="00141A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41A57">
              <w:rPr>
                <w:rFonts w:ascii="Comic Sans MS" w:hAnsi="Comic Sans MS"/>
                <w:sz w:val="20"/>
                <w:szCs w:val="20"/>
              </w:rPr>
              <w:t>Hikaye sonrası boya ve kağıtlar dağıtılır çocukların duygu-düşüncelerini çizmeleri istenir</w:t>
            </w:r>
          </w:p>
          <w:p w:rsidR="00173D84" w:rsidRPr="00141A57" w:rsidRDefault="00173D84" w:rsidP="00141A57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73D84" w:rsidRPr="00CE3C06" w:rsidRDefault="00173D84" w:rsidP="00937A1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73D84" w:rsidRPr="0040434D" w:rsidRDefault="00173D84" w:rsidP="0040434D">
      <w:pPr>
        <w:rPr>
          <w:vanish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2"/>
      </w:tblGrid>
      <w:tr w:rsidR="00173D84" w:rsidRPr="00E123DE" w:rsidTr="00937A10">
        <w:trPr>
          <w:trHeight w:val="736"/>
        </w:trPr>
        <w:tc>
          <w:tcPr>
            <w:tcW w:w="5342" w:type="dxa"/>
          </w:tcPr>
          <w:p w:rsidR="00173D84" w:rsidRPr="00937A10" w:rsidRDefault="00173D84" w:rsidP="00937A10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173D84" w:rsidRPr="00937A10" w:rsidRDefault="00173D84" w:rsidP="00937A10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937A1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Çocuğunuza bugün neler yaptığını sorunuz.Kukla gösterisinde dinlediklerini anlatmasını isteyiniz.</w:t>
            </w:r>
          </w:p>
          <w:p w:rsidR="00173D84" w:rsidRPr="00741282" w:rsidRDefault="00173D84" w:rsidP="00937A10">
            <w:pPr>
              <w:rPr>
                <w:sz w:val="20"/>
                <w:szCs w:val="20"/>
              </w:rPr>
            </w:pPr>
          </w:p>
        </w:tc>
      </w:tr>
    </w:tbl>
    <w:p w:rsidR="00173D84" w:rsidRPr="00937A10" w:rsidRDefault="00173D84" w:rsidP="00937A10">
      <w:pPr>
        <w:pStyle w:val="NoSpacing"/>
        <w:rPr>
          <w:rStyle w:val="Emphasis"/>
          <w:rFonts w:ascii="Comic Sans MS" w:hAnsi="Comic Sans MS"/>
          <w:b/>
          <w:i w:val="0"/>
          <w:iCs/>
          <w:sz w:val="20"/>
          <w:szCs w:val="20"/>
        </w:rPr>
      </w:pP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ab/>
      </w:r>
      <w:r w:rsidRPr="00937A10">
        <w:rPr>
          <w:rStyle w:val="Emphasis"/>
          <w:rFonts w:ascii="Comic Sans MS" w:hAnsi="Comic Sans MS"/>
          <w:b/>
          <w:i w:val="0"/>
          <w:iCs/>
          <w:sz w:val="20"/>
          <w:szCs w:val="20"/>
        </w:rPr>
        <w:tab/>
      </w:r>
    </w:p>
    <w:p w:rsidR="00173D84" w:rsidRDefault="00173D84" w:rsidP="00937A10">
      <w:pPr>
        <w:pStyle w:val="NoSpacing"/>
        <w:rPr>
          <w:sz w:val="20"/>
          <w:szCs w:val="20"/>
        </w:rPr>
      </w:pPr>
      <w:r w:rsidRPr="00937A10">
        <w:rPr>
          <w:rStyle w:val="Emphasis"/>
          <w:rFonts w:ascii="Comic Sans MS" w:hAnsi="Comic Sans MS"/>
          <w:i w:val="0"/>
          <w:iCs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1"/>
      </w:tblGrid>
      <w:tr w:rsidR="00173D84" w:rsidRPr="00E123DE" w:rsidTr="00937A10">
        <w:trPr>
          <w:trHeight w:val="932"/>
        </w:trPr>
        <w:tc>
          <w:tcPr>
            <w:tcW w:w="5471" w:type="dxa"/>
          </w:tcPr>
          <w:p w:rsidR="00173D84" w:rsidRPr="00E123DE" w:rsidRDefault="00173D84" w:rsidP="00937A10">
            <w:pPr>
              <w:rPr>
                <w:sz w:val="20"/>
                <w:szCs w:val="20"/>
              </w:rPr>
            </w:pPr>
          </w:p>
          <w:p w:rsidR="00173D84" w:rsidRPr="00937A10" w:rsidRDefault="00173D84" w:rsidP="00937A10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173D84" w:rsidRPr="00937A10" w:rsidRDefault="00173D84" w:rsidP="00937A1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 xml:space="preserve">Sınıfta Görme engelli çocuk varsa daire ve çember şekillerine dokunma fırsatı verilmelidir. </w:t>
            </w:r>
          </w:p>
          <w:p w:rsidR="00173D84" w:rsidRPr="00E123DE" w:rsidRDefault="00173D84" w:rsidP="00937A10">
            <w:pPr>
              <w:jc w:val="both"/>
              <w:rPr>
                <w:sz w:val="20"/>
                <w:szCs w:val="20"/>
              </w:rPr>
            </w:pPr>
          </w:p>
        </w:tc>
      </w:tr>
    </w:tbl>
    <w:p w:rsidR="00173D84" w:rsidRPr="00E123DE" w:rsidRDefault="00173D84" w:rsidP="008C4FC4">
      <w:pPr>
        <w:rPr>
          <w:b/>
          <w:bCs/>
          <w:sz w:val="20"/>
          <w:szCs w:val="20"/>
        </w:rPr>
      </w:pP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</w:p>
    <w:p w:rsidR="00173D84" w:rsidRPr="00E123DE" w:rsidRDefault="00173D84" w:rsidP="008C4FC4">
      <w:pPr>
        <w:rPr>
          <w:b/>
          <w:bCs/>
          <w:sz w:val="20"/>
          <w:szCs w:val="20"/>
        </w:rPr>
      </w:pPr>
    </w:p>
    <w:p w:rsidR="00173D84" w:rsidRPr="00E123DE" w:rsidRDefault="00173D84" w:rsidP="008C4FC4">
      <w:pPr>
        <w:rPr>
          <w:sz w:val="20"/>
          <w:szCs w:val="20"/>
        </w:rPr>
      </w:pPr>
    </w:p>
    <w:tbl>
      <w:tblPr>
        <w:tblpPr w:leftFromText="141" w:rightFromText="141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85"/>
      </w:tblGrid>
      <w:tr w:rsidR="00173D84" w:rsidRPr="00E123DE" w:rsidTr="00807D93">
        <w:trPr>
          <w:trHeight w:val="2210"/>
        </w:trPr>
        <w:tc>
          <w:tcPr>
            <w:tcW w:w="13585" w:type="dxa"/>
          </w:tcPr>
          <w:p w:rsidR="00173D84" w:rsidRPr="00937A10" w:rsidRDefault="00173D84" w:rsidP="00807D93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7A10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173D84" w:rsidRPr="00937A10" w:rsidRDefault="00173D84" w:rsidP="00807D93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Bugün hangi kukla gösterisini izledik?</w:t>
            </w:r>
          </w:p>
          <w:p w:rsidR="00173D84" w:rsidRPr="00937A10" w:rsidRDefault="00173D84" w:rsidP="00807D93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Camgöz Tombiye ne yapmayı teklif etti?</w:t>
            </w:r>
          </w:p>
          <w:p w:rsidR="00173D84" w:rsidRPr="00937A10" w:rsidRDefault="00173D84" w:rsidP="00807D93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Tombi neden ağladı?</w:t>
            </w:r>
          </w:p>
          <w:p w:rsidR="00173D84" w:rsidRPr="00937A10" w:rsidRDefault="00173D84" w:rsidP="00807D93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Tombinin çiçekleri neden büyümedi?</w:t>
            </w:r>
          </w:p>
          <w:p w:rsidR="00173D84" w:rsidRPr="00937A10" w:rsidRDefault="00173D84" w:rsidP="00807D93">
            <w:pPr>
              <w:rPr>
                <w:rFonts w:ascii="Comic Sans MS" w:hAnsi="Comic Sans MS"/>
                <w:sz w:val="20"/>
                <w:szCs w:val="20"/>
              </w:rPr>
            </w:pPr>
            <w:r w:rsidRPr="00937A10">
              <w:rPr>
                <w:rFonts w:ascii="Comic Sans MS" w:hAnsi="Comic Sans MS"/>
                <w:sz w:val="20"/>
                <w:szCs w:val="20"/>
              </w:rPr>
              <w:t>Eğitim seti  6.sayı/5. 6. sayfa yönergeler doğrultusunda yapılır.</w:t>
            </w:r>
          </w:p>
          <w:p w:rsidR="00173D84" w:rsidRPr="00E123DE" w:rsidRDefault="00173D84" w:rsidP="00807D93">
            <w:pPr>
              <w:rPr>
                <w:sz w:val="20"/>
                <w:szCs w:val="20"/>
              </w:rPr>
            </w:pPr>
          </w:p>
        </w:tc>
      </w:tr>
    </w:tbl>
    <w:p w:rsidR="00173D84" w:rsidRPr="00E123DE" w:rsidRDefault="00173D84" w:rsidP="008C4FC4">
      <w:pPr>
        <w:rPr>
          <w:sz w:val="20"/>
          <w:szCs w:val="20"/>
        </w:rPr>
      </w:pPr>
    </w:p>
    <w:p w:rsidR="00173D84" w:rsidRPr="00E123DE" w:rsidRDefault="00173D84" w:rsidP="008C4FC4">
      <w:pPr>
        <w:rPr>
          <w:sz w:val="20"/>
          <w:szCs w:val="20"/>
        </w:rPr>
      </w:pPr>
    </w:p>
    <w:p w:rsidR="00173D84" w:rsidRPr="00E123DE" w:rsidRDefault="00173D84" w:rsidP="008C4FC4">
      <w:pPr>
        <w:rPr>
          <w:sz w:val="20"/>
          <w:szCs w:val="20"/>
        </w:rPr>
      </w:pPr>
    </w:p>
    <w:p w:rsidR="00173D84" w:rsidRPr="00E123DE" w:rsidRDefault="00173D84" w:rsidP="008C4FC4">
      <w:pPr>
        <w:rPr>
          <w:sz w:val="20"/>
          <w:szCs w:val="20"/>
        </w:rPr>
      </w:pPr>
    </w:p>
    <w:p w:rsidR="00173D84" w:rsidRPr="00E123DE" w:rsidRDefault="00173D84" w:rsidP="008C4FC4">
      <w:pPr>
        <w:rPr>
          <w:sz w:val="20"/>
          <w:szCs w:val="20"/>
        </w:rPr>
      </w:pPr>
    </w:p>
    <w:p w:rsidR="00173D84" w:rsidRPr="00E123DE" w:rsidRDefault="00173D84" w:rsidP="008C4FC4">
      <w:pPr>
        <w:rPr>
          <w:sz w:val="20"/>
          <w:szCs w:val="20"/>
        </w:rPr>
      </w:pPr>
    </w:p>
    <w:p w:rsidR="00173D84" w:rsidRPr="00E123DE" w:rsidRDefault="00173D84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173D84" w:rsidRPr="00E123DE" w:rsidRDefault="00173D84" w:rsidP="008C4FC4">
      <w:pPr>
        <w:rPr>
          <w:color w:val="000000"/>
          <w:sz w:val="20"/>
          <w:szCs w:val="20"/>
        </w:rPr>
      </w:pPr>
    </w:p>
    <w:p w:rsidR="00173D84" w:rsidRPr="00E123DE" w:rsidRDefault="00173D84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173D84" w:rsidRDefault="00173D84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173D84" w:rsidRDefault="00173D84" w:rsidP="008C4FC4">
      <w:pPr>
        <w:rPr>
          <w:sz w:val="20"/>
          <w:szCs w:val="20"/>
        </w:rPr>
      </w:pPr>
    </w:p>
    <w:p w:rsidR="00173D84" w:rsidRDefault="00173D84" w:rsidP="008C4FC4">
      <w:pPr>
        <w:rPr>
          <w:sz w:val="20"/>
          <w:szCs w:val="20"/>
        </w:rPr>
      </w:pPr>
    </w:p>
    <w:p w:rsidR="00173D84" w:rsidRDefault="00173D84" w:rsidP="008C4FC4">
      <w:pPr>
        <w:rPr>
          <w:sz w:val="20"/>
          <w:szCs w:val="20"/>
        </w:rPr>
      </w:pPr>
    </w:p>
    <w:p w:rsidR="00173D84" w:rsidRDefault="00173D84" w:rsidP="008C4FC4">
      <w:pPr>
        <w:rPr>
          <w:sz w:val="20"/>
          <w:szCs w:val="20"/>
        </w:rPr>
      </w:pPr>
    </w:p>
    <w:p w:rsidR="00173D84" w:rsidRDefault="00173D84" w:rsidP="008C4FC4">
      <w:pPr>
        <w:rPr>
          <w:sz w:val="20"/>
          <w:szCs w:val="20"/>
        </w:rPr>
      </w:pPr>
    </w:p>
    <w:p w:rsidR="00173D84" w:rsidRDefault="00173D84" w:rsidP="008C4FC4">
      <w:pPr>
        <w:rPr>
          <w:sz w:val="20"/>
          <w:szCs w:val="20"/>
        </w:rPr>
      </w:pPr>
    </w:p>
    <w:p w:rsidR="00173D84" w:rsidRDefault="00173D84" w:rsidP="008C4FC4">
      <w:pPr>
        <w:rPr>
          <w:sz w:val="20"/>
          <w:szCs w:val="20"/>
        </w:rPr>
      </w:pPr>
    </w:p>
    <w:p w:rsidR="00173D84" w:rsidRDefault="00173D84" w:rsidP="008C4FC4">
      <w:pPr>
        <w:rPr>
          <w:sz w:val="20"/>
          <w:szCs w:val="20"/>
        </w:rPr>
      </w:pPr>
    </w:p>
    <w:p w:rsidR="00173D84" w:rsidRDefault="00173D84" w:rsidP="008C4FC4">
      <w:pPr>
        <w:rPr>
          <w:sz w:val="20"/>
          <w:szCs w:val="20"/>
        </w:rPr>
      </w:pPr>
      <w:r>
        <w:rPr>
          <w:noProof/>
        </w:rPr>
        <w:pict>
          <v:shape id="Metin Kutusu 7" o:spid="_x0000_s1028" type="#_x0000_t202" style="position:absolute;margin-left:0;margin-top:-529.3pt;width:672.4pt;height:29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" filled="f" strokeweight=".5pt">
            <v:fill o:detectmouseclick="t"/>
            <v:textbox style="mso-next-textbox:#Metin Kutusu 7">
              <w:txbxContent>
                <w:p w:rsidR="00173D84" w:rsidRPr="00606329" w:rsidRDefault="00173D84" w:rsidP="00807D93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ETKİNLİK 2</w:t>
                  </w:r>
                </w:p>
                <w:p w:rsidR="00173D84" w:rsidRDefault="00173D84" w:rsidP="00807D93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NEREDE şarkısı söylenir.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</w:t>
                  </w: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>ğretmen “ herkesin önünde çok sıcak bir süt var herkes üflesin iyice” diyerek  nefes çalışması yapılır. Sonra NEREDE isimli şarkı söylenip öğretilir.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 xml:space="preserve">Gözüm burnumun üstünde 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>Ağzım burnumun altında, burnum ise ortada.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 xml:space="preserve">Boynum gövdemin üstünde 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 xml:space="preserve">Başım boynumun altında boynum ise ortada 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>Gel beraber söyleyelim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>Neredeymiş öğrenelim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>Alt üst orta, alt üst orta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 xml:space="preserve">Saçım kulağımın üstünde 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 xml:space="preserve">Çenem kulağımın altında, kulağım ise ortada 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 xml:space="preserve">Omuzum kolumun  üstünde 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 xml:space="preserve">Elim kolumun altında kolum ise ortada 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>Gel beraber söyleyelim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>Neredeymiş öğrenelim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>Alt üst orta, alt üst orta</w:t>
                  </w:r>
                </w:p>
                <w:p w:rsidR="00173D84" w:rsidRPr="00606329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>Saçım kulağımın üstünde</w:t>
                  </w:r>
                </w:p>
                <w:p w:rsidR="00173D84" w:rsidRPr="006E08B8" w:rsidRDefault="00173D84" w:rsidP="00807D9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6329">
                    <w:rPr>
                      <w:rFonts w:ascii="Comic Sans MS" w:hAnsi="Comic Sans MS"/>
                      <w:sz w:val="20"/>
                      <w:szCs w:val="20"/>
                    </w:rPr>
                    <w:t>Şarkıdan sonra öğretmen “ şimdi hepiniz bir karıncasınız minderleri köşeye yani yuvanıza toplayacaksınız” der ve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sınıf toparlanır.</w:t>
                  </w:r>
                </w:p>
              </w:txbxContent>
            </v:textbox>
            <w10:wrap type="square"/>
          </v:shape>
        </w:pict>
      </w:r>
    </w:p>
    <w:p w:rsidR="00173D84" w:rsidRDefault="00173D84" w:rsidP="008C4FC4">
      <w:pPr>
        <w:rPr>
          <w:sz w:val="20"/>
          <w:szCs w:val="20"/>
        </w:rPr>
      </w:pPr>
    </w:p>
    <w:p w:rsidR="00173D84" w:rsidRDefault="00173D84" w:rsidP="008C4FC4">
      <w:pPr>
        <w:rPr>
          <w:sz w:val="20"/>
          <w:szCs w:val="20"/>
        </w:rPr>
      </w:pPr>
    </w:p>
    <w:p w:rsidR="00173D84" w:rsidRDefault="00173D84" w:rsidP="008C4FC4">
      <w:pPr>
        <w:rPr>
          <w:sz w:val="20"/>
          <w:szCs w:val="20"/>
        </w:rPr>
      </w:pPr>
    </w:p>
    <w:p w:rsidR="00173D84" w:rsidRPr="00E123DE" w:rsidRDefault="00173D84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</w:p>
    <w:p w:rsidR="00173D84" w:rsidRDefault="00173D84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173D84" w:rsidRDefault="00173D84" w:rsidP="008C4FC4">
      <w:pPr>
        <w:rPr>
          <w:sz w:val="20"/>
          <w:szCs w:val="20"/>
        </w:rPr>
      </w:pPr>
    </w:p>
    <w:p w:rsidR="00173D84" w:rsidRDefault="00173D84" w:rsidP="008C4FC4">
      <w:pPr>
        <w:rPr>
          <w:sz w:val="20"/>
          <w:szCs w:val="20"/>
        </w:rPr>
      </w:pPr>
    </w:p>
    <w:p w:rsidR="00173D84" w:rsidRPr="00E123DE" w:rsidRDefault="00173D84" w:rsidP="008C4FC4">
      <w:pPr>
        <w:rPr>
          <w:sz w:val="20"/>
          <w:szCs w:val="20"/>
        </w:rPr>
      </w:pPr>
    </w:p>
    <w:sectPr w:rsidR="00173D84" w:rsidRPr="00E123DE" w:rsidSect="00CE3C06">
      <w:headerReference w:type="default" r:id="rId6"/>
      <w:footerReference w:type="default" r:id="rId7"/>
      <w:pgSz w:w="15840" w:h="12240" w:orient="landscape" w:code="1"/>
      <w:pgMar w:top="719" w:right="1134" w:bottom="899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D84" w:rsidRDefault="00173D84">
      <w:r>
        <w:separator/>
      </w:r>
    </w:p>
  </w:endnote>
  <w:endnote w:type="continuationSeparator" w:id="0">
    <w:p w:rsidR="00173D84" w:rsidRDefault="00173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D84" w:rsidRDefault="00173D84" w:rsidP="00730E9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173D84" w:rsidRDefault="00173D84" w:rsidP="00730E9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D84" w:rsidRDefault="00173D84">
      <w:r>
        <w:separator/>
      </w:r>
    </w:p>
  </w:footnote>
  <w:footnote w:type="continuationSeparator" w:id="0">
    <w:p w:rsidR="00173D84" w:rsidRDefault="00173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D84" w:rsidRPr="009022B3" w:rsidRDefault="00173D84" w:rsidP="00730E9E">
    <w:pPr>
      <w:rPr>
        <w:b/>
        <w:bCs/>
      </w:rPr>
    </w:pPr>
    <w:r>
      <w:rPr>
        <w:b/>
        <w:bCs/>
      </w:rPr>
      <w:t>Ek 4.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FC4"/>
    <w:rsid w:val="00087BC8"/>
    <w:rsid w:val="000A04D9"/>
    <w:rsid w:val="000B6660"/>
    <w:rsid w:val="000C1630"/>
    <w:rsid w:val="001071F8"/>
    <w:rsid w:val="00141A57"/>
    <w:rsid w:val="00164C90"/>
    <w:rsid w:val="00170768"/>
    <w:rsid w:val="00173D84"/>
    <w:rsid w:val="001845C3"/>
    <w:rsid w:val="00196007"/>
    <w:rsid w:val="001B2CF2"/>
    <w:rsid w:val="001B4193"/>
    <w:rsid w:val="001C2834"/>
    <w:rsid w:val="002435E0"/>
    <w:rsid w:val="00250C9E"/>
    <w:rsid w:val="00270EA8"/>
    <w:rsid w:val="00292631"/>
    <w:rsid w:val="0029416B"/>
    <w:rsid w:val="00325D82"/>
    <w:rsid w:val="00357C66"/>
    <w:rsid w:val="00366794"/>
    <w:rsid w:val="00384937"/>
    <w:rsid w:val="003A3491"/>
    <w:rsid w:val="003B2FA5"/>
    <w:rsid w:val="003D35B0"/>
    <w:rsid w:val="00403201"/>
    <w:rsid w:val="0040434D"/>
    <w:rsid w:val="0047630B"/>
    <w:rsid w:val="00476D19"/>
    <w:rsid w:val="00477554"/>
    <w:rsid w:val="004A5CC0"/>
    <w:rsid w:val="004A7C92"/>
    <w:rsid w:val="004B7F24"/>
    <w:rsid w:val="004C2F05"/>
    <w:rsid w:val="004D1E47"/>
    <w:rsid w:val="004D45FF"/>
    <w:rsid w:val="004D6C18"/>
    <w:rsid w:val="00511680"/>
    <w:rsid w:val="005160F5"/>
    <w:rsid w:val="00520F9D"/>
    <w:rsid w:val="00536939"/>
    <w:rsid w:val="00547335"/>
    <w:rsid w:val="00551209"/>
    <w:rsid w:val="00554D23"/>
    <w:rsid w:val="0059567A"/>
    <w:rsid w:val="005B2E1C"/>
    <w:rsid w:val="005C326D"/>
    <w:rsid w:val="005E296B"/>
    <w:rsid w:val="005F0CAA"/>
    <w:rsid w:val="00606329"/>
    <w:rsid w:val="006701B5"/>
    <w:rsid w:val="00675D4E"/>
    <w:rsid w:val="006C4A0F"/>
    <w:rsid w:val="006E08B8"/>
    <w:rsid w:val="006F22B5"/>
    <w:rsid w:val="00723D8D"/>
    <w:rsid w:val="00730E9E"/>
    <w:rsid w:val="00732B53"/>
    <w:rsid w:val="00741282"/>
    <w:rsid w:val="007460D3"/>
    <w:rsid w:val="007A6414"/>
    <w:rsid w:val="007D7C30"/>
    <w:rsid w:val="007F3718"/>
    <w:rsid w:val="008010A8"/>
    <w:rsid w:val="00807D93"/>
    <w:rsid w:val="00827E8F"/>
    <w:rsid w:val="0085286F"/>
    <w:rsid w:val="00895072"/>
    <w:rsid w:val="008A48C3"/>
    <w:rsid w:val="008C4FC4"/>
    <w:rsid w:val="008E50F0"/>
    <w:rsid w:val="009022B3"/>
    <w:rsid w:val="00917F11"/>
    <w:rsid w:val="009365DB"/>
    <w:rsid w:val="00937A10"/>
    <w:rsid w:val="0095255D"/>
    <w:rsid w:val="009631F5"/>
    <w:rsid w:val="00965799"/>
    <w:rsid w:val="00986D19"/>
    <w:rsid w:val="009A01D0"/>
    <w:rsid w:val="009A5648"/>
    <w:rsid w:val="009B1AF2"/>
    <w:rsid w:val="009B7A6D"/>
    <w:rsid w:val="00A16F80"/>
    <w:rsid w:val="00A32552"/>
    <w:rsid w:val="00A45657"/>
    <w:rsid w:val="00A45C13"/>
    <w:rsid w:val="00A60063"/>
    <w:rsid w:val="00A836A0"/>
    <w:rsid w:val="00AB20AA"/>
    <w:rsid w:val="00AC4E9C"/>
    <w:rsid w:val="00AD57F9"/>
    <w:rsid w:val="00AF12F8"/>
    <w:rsid w:val="00B039DD"/>
    <w:rsid w:val="00B2618F"/>
    <w:rsid w:val="00B661E5"/>
    <w:rsid w:val="00BA3CC0"/>
    <w:rsid w:val="00BB0EF3"/>
    <w:rsid w:val="00BB5EC3"/>
    <w:rsid w:val="00BE62EB"/>
    <w:rsid w:val="00C12D4B"/>
    <w:rsid w:val="00C73195"/>
    <w:rsid w:val="00C95A67"/>
    <w:rsid w:val="00CA7AF5"/>
    <w:rsid w:val="00CA7D6D"/>
    <w:rsid w:val="00CD31DC"/>
    <w:rsid w:val="00CE3C06"/>
    <w:rsid w:val="00CE5D54"/>
    <w:rsid w:val="00CF6815"/>
    <w:rsid w:val="00D4391A"/>
    <w:rsid w:val="00D47F2B"/>
    <w:rsid w:val="00D53E33"/>
    <w:rsid w:val="00D62665"/>
    <w:rsid w:val="00D716E9"/>
    <w:rsid w:val="00D83A32"/>
    <w:rsid w:val="00DA0BDF"/>
    <w:rsid w:val="00DC27AE"/>
    <w:rsid w:val="00DE3AEF"/>
    <w:rsid w:val="00E0042F"/>
    <w:rsid w:val="00E10A4A"/>
    <w:rsid w:val="00E123DE"/>
    <w:rsid w:val="00E42FB3"/>
    <w:rsid w:val="00E71EEA"/>
    <w:rsid w:val="00E723A0"/>
    <w:rsid w:val="00E90EF4"/>
    <w:rsid w:val="00E95CE0"/>
    <w:rsid w:val="00EA22DB"/>
    <w:rsid w:val="00ED311B"/>
    <w:rsid w:val="00F149EE"/>
    <w:rsid w:val="00F217FB"/>
    <w:rsid w:val="00F26E61"/>
    <w:rsid w:val="00F343F9"/>
    <w:rsid w:val="00F36B55"/>
    <w:rsid w:val="00F57CAA"/>
    <w:rsid w:val="00F662E7"/>
    <w:rsid w:val="00F73A52"/>
    <w:rsid w:val="00FA3E51"/>
    <w:rsid w:val="00FA6BAB"/>
    <w:rsid w:val="00FB6121"/>
    <w:rsid w:val="00FF1BA6"/>
    <w:rsid w:val="00FF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FC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4FC4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8C4FC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4FC4"/>
    <w:rPr>
      <w:rFonts w:cs="Times New Roman"/>
      <w:sz w:val="24"/>
    </w:rPr>
  </w:style>
  <w:style w:type="paragraph" w:customStyle="1" w:styleId="Default">
    <w:name w:val="Default"/>
    <w:uiPriority w:val="99"/>
    <w:rsid w:val="00E723A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BB0E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ddeler">
    <w:name w:val="maddeler"/>
    <w:basedOn w:val="Normal"/>
    <w:uiPriority w:val="99"/>
    <w:rsid w:val="009A5648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styleId="HTMLAcronym">
    <w:name w:val="HTML Acronym"/>
    <w:basedOn w:val="DefaultParagraphFont"/>
    <w:uiPriority w:val="99"/>
    <w:rsid w:val="00CA7D6D"/>
    <w:rPr>
      <w:rFonts w:cs="Times New Roman"/>
    </w:rPr>
  </w:style>
  <w:style w:type="paragraph" w:styleId="NoSpacing">
    <w:name w:val="No Spacing"/>
    <w:uiPriority w:val="99"/>
    <w:qFormat/>
    <w:rsid w:val="00937A10"/>
    <w:rPr>
      <w:sz w:val="24"/>
      <w:szCs w:val="24"/>
    </w:rPr>
  </w:style>
  <w:style w:type="character" w:styleId="Emphasis">
    <w:name w:val="Emphasis"/>
    <w:basedOn w:val="DefaultParagraphFont"/>
    <w:uiPriority w:val="99"/>
    <w:qFormat/>
    <w:rsid w:val="00937A10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92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396</TotalTime>
  <Pages>4</Pages>
  <Words>516</Words>
  <Characters>2942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38</cp:revision>
  <dcterms:created xsi:type="dcterms:W3CDTF">2013-06-11T13:30:00Z</dcterms:created>
  <dcterms:modified xsi:type="dcterms:W3CDTF">2016-09-02T20:03:00Z</dcterms:modified>
</cp:coreProperties>
</file>